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AC2A" w14:textId="77777777" w:rsidR="00E74D64" w:rsidRDefault="00E74D64" w:rsidP="00E74D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FERROUR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0BC884C" w14:textId="77777777" w:rsidR="00E74D64" w:rsidRDefault="00E74D64" w:rsidP="00E74D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Stroudwater, Gloucestershire. </w:t>
      </w:r>
      <w:proofErr w:type="spellStart"/>
      <w:r>
        <w:rPr>
          <w:rFonts w:ascii="Times New Roman" w:hAnsi="Times New Roman" w:cs="Times New Roman"/>
          <w:sz w:val="24"/>
          <w:szCs w:val="24"/>
        </w:rPr>
        <w:t>Clothman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BC5988F" w14:textId="77777777" w:rsidR="00E74D64" w:rsidRDefault="00E74D64" w:rsidP="00E74D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7A94B1" w14:textId="77777777" w:rsidR="00E74D64" w:rsidRDefault="00E74D64" w:rsidP="00E74D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A735F9" w14:textId="77777777" w:rsidR="00E74D64" w:rsidRDefault="00E74D64" w:rsidP="00E74D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Mar.1477</w:t>
      </w:r>
      <w:r>
        <w:rPr>
          <w:rFonts w:ascii="Times New Roman" w:hAnsi="Times New Roman" w:cs="Times New Roman"/>
          <w:sz w:val="24"/>
          <w:szCs w:val="24"/>
        </w:rPr>
        <w:tab/>
        <w:t>John Benet of Stroudwater(q.v.) released and quitclaimed all actions against</w:t>
      </w:r>
    </w:p>
    <w:p w14:paraId="44CE6C0C" w14:textId="77777777" w:rsidR="00E74D64" w:rsidRDefault="00E74D64" w:rsidP="00E74D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him.     (C.C.R. 1476 -85 p.106)</w:t>
      </w:r>
    </w:p>
    <w:p w14:paraId="3E13D2FD" w14:textId="77777777" w:rsidR="00E74D64" w:rsidRDefault="00E74D64" w:rsidP="00E74D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920A74" w14:textId="77777777" w:rsidR="00E74D64" w:rsidRDefault="00E74D64" w:rsidP="00E74D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A7D61E" w14:textId="77777777" w:rsidR="00E74D64" w:rsidRDefault="00E74D64" w:rsidP="00E74D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2021</w:t>
      </w:r>
    </w:p>
    <w:p w14:paraId="5913A8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128FA" w14:textId="77777777" w:rsidR="00E74D64" w:rsidRDefault="00E74D64" w:rsidP="009139A6">
      <w:r>
        <w:separator/>
      </w:r>
    </w:p>
  </w:endnote>
  <w:endnote w:type="continuationSeparator" w:id="0">
    <w:p w14:paraId="61453544" w14:textId="77777777" w:rsidR="00E74D64" w:rsidRDefault="00E74D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C6C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BA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08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F8646" w14:textId="77777777" w:rsidR="00E74D64" w:rsidRDefault="00E74D64" w:rsidP="009139A6">
      <w:r>
        <w:separator/>
      </w:r>
    </w:p>
  </w:footnote>
  <w:footnote w:type="continuationSeparator" w:id="0">
    <w:p w14:paraId="14E189E4" w14:textId="77777777" w:rsidR="00E74D64" w:rsidRDefault="00E74D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3D4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967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1FC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D6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4D6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E04D8"/>
  <w15:chartTrackingRefBased/>
  <w15:docId w15:val="{287BD6C1-3CD0-4E6C-ADD8-622549FC8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2021-06-08T20:16:00Z</dcterms:created>
  <dcterms:modified xsi:type="dcterms:W3CDTF">2021-06-08T20:16:00Z</dcterms:modified>
</cp:coreProperties>
</file>